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3131ABA5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47CFC289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2B6891E9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DC4F6F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DC4F6F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20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2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3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4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5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lastRenderedPageBreak/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 w:rsidP="00444160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 w:rsidP="00444160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2F13BDD8" w14:textId="77777777" w:rsidR="00BF36E4" w:rsidRPr="00B77674" w:rsidRDefault="00BF36E4" w:rsidP="00BF36E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16A59" w14:textId="77777777" w:rsidR="00E80F38" w:rsidRDefault="00E80F38" w:rsidP="003D338A">
      <w:pPr>
        <w:spacing w:after="0"/>
      </w:pPr>
      <w:r>
        <w:separator/>
      </w:r>
    </w:p>
  </w:endnote>
  <w:endnote w:type="continuationSeparator" w:id="0">
    <w:p w14:paraId="69B56AAD" w14:textId="77777777" w:rsidR="00E80F38" w:rsidRDefault="00E80F38" w:rsidP="003D338A">
      <w:pPr>
        <w:spacing w:after="0"/>
      </w:pPr>
      <w:r>
        <w:continuationSeparator/>
      </w:r>
    </w:p>
  </w:endnote>
  <w:endnote w:type="continuationNotice" w:id="1">
    <w:p w14:paraId="3EF4525E" w14:textId="77777777" w:rsidR="00E80F38" w:rsidRDefault="00E80F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F0FD6" w14:textId="77777777" w:rsidR="00A5402F" w:rsidRDefault="00A540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8DD6A" w14:textId="77777777" w:rsidR="00E80F38" w:rsidRDefault="00E80F38" w:rsidP="003D338A">
      <w:pPr>
        <w:spacing w:after="0"/>
      </w:pPr>
      <w:r>
        <w:separator/>
      </w:r>
    </w:p>
  </w:footnote>
  <w:footnote w:type="continuationSeparator" w:id="0">
    <w:p w14:paraId="61F75C62" w14:textId="77777777" w:rsidR="00E80F38" w:rsidRDefault="00E80F38" w:rsidP="003D338A">
      <w:pPr>
        <w:spacing w:after="0"/>
      </w:pPr>
      <w:r>
        <w:continuationSeparator/>
      </w:r>
    </w:p>
  </w:footnote>
  <w:footnote w:type="continuationNotice" w:id="1">
    <w:p w14:paraId="38588492" w14:textId="77777777" w:rsidR="00E80F38" w:rsidRDefault="00E80F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D6E3" w14:textId="77777777" w:rsidR="00A5402F" w:rsidRDefault="00A540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0811871C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C02C63">
      <w:rPr>
        <w:rFonts w:eastAsia="Times New Roman" w:cs="Arial"/>
        <w:color w:val="004994"/>
        <w:spacing w:val="5"/>
        <w:kern w:val="28"/>
      </w:rPr>
      <w:t xml:space="preserve">Beschaffung </w:t>
    </w:r>
    <w:r w:rsidR="0086659A" w:rsidRPr="0086659A">
      <w:rPr>
        <w:rFonts w:eastAsia="Times New Roman" w:cs="Arial"/>
        <w:color w:val="004994"/>
        <w:spacing w:val="5"/>
        <w:kern w:val="28"/>
      </w:rPr>
      <w:t>2 Ergometer des Typ Ergoselect 5 mit Zubehör</w:t>
    </w:r>
    <w:r w:rsidR="00A5402F" w:rsidRPr="00A5402F">
      <w:rPr>
        <w:rFonts w:eastAsia="Times New Roman" w:cs="Arial"/>
        <w:color w:val="004994"/>
        <w:spacing w:val="5"/>
        <w:kern w:val="28"/>
      </w:rPr>
      <w:t xml:space="preserve"> </w:t>
    </w:r>
    <w:r w:rsidR="007E3A62">
      <w:rPr>
        <w:rFonts w:eastAsia="Times New Roman" w:cs="Arial"/>
        <w:color w:val="004994"/>
        <w:spacing w:val="5"/>
        <w:kern w:val="28"/>
      </w:rPr>
      <w:t>(</w:t>
    </w:r>
    <w:r w:rsidR="00DC4F6F">
      <w:rPr>
        <w:rFonts w:eastAsia="Times New Roman" w:cs="Arial"/>
        <w:color w:val="004994"/>
        <w:spacing w:val="5"/>
        <w:kern w:val="28"/>
      </w:rPr>
      <w:t>26_NAT_0</w:t>
    </w:r>
    <w:r w:rsidR="0086659A">
      <w:rPr>
        <w:rFonts w:eastAsia="Times New Roman" w:cs="Arial"/>
        <w:color w:val="004994"/>
        <w:spacing w:val="5"/>
        <w:kern w:val="28"/>
      </w:rPr>
      <w:t>31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10E7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B2D08"/>
    <w:rsid w:val="001C4389"/>
    <w:rsid w:val="001C48E6"/>
    <w:rsid w:val="001C6A01"/>
    <w:rsid w:val="001D0DC2"/>
    <w:rsid w:val="001D373C"/>
    <w:rsid w:val="001D624A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26BF1"/>
    <w:rsid w:val="00233E30"/>
    <w:rsid w:val="002348FB"/>
    <w:rsid w:val="00237F33"/>
    <w:rsid w:val="0025726C"/>
    <w:rsid w:val="00262E1D"/>
    <w:rsid w:val="002731AB"/>
    <w:rsid w:val="002750EE"/>
    <w:rsid w:val="002805DC"/>
    <w:rsid w:val="002846AB"/>
    <w:rsid w:val="0028538D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2FFE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169FE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145BF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67D36"/>
    <w:rsid w:val="00573191"/>
    <w:rsid w:val="00576DD0"/>
    <w:rsid w:val="00586201"/>
    <w:rsid w:val="00587E7E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681D"/>
    <w:rsid w:val="005D73F4"/>
    <w:rsid w:val="005D7EB9"/>
    <w:rsid w:val="005E1475"/>
    <w:rsid w:val="005E7661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6E5A"/>
    <w:rsid w:val="0080646E"/>
    <w:rsid w:val="00807AF0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AAB"/>
    <w:rsid w:val="008636BF"/>
    <w:rsid w:val="00863790"/>
    <w:rsid w:val="00863C8D"/>
    <w:rsid w:val="00865061"/>
    <w:rsid w:val="008657F9"/>
    <w:rsid w:val="0086659A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5422"/>
    <w:rsid w:val="008E7A0C"/>
    <w:rsid w:val="008F2146"/>
    <w:rsid w:val="00904169"/>
    <w:rsid w:val="00907C58"/>
    <w:rsid w:val="009124C7"/>
    <w:rsid w:val="00912602"/>
    <w:rsid w:val="0091355A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756"/>
    <w:rsid w:val="00A45A78"/>
    <w:rsid w:val="00A45B00"/>
    <w:rsid w:val="00A45D2C"/>
    <w:rsid w:val="00A4743F"/>
    <w:rsid w:val="00A52C24"/>
    <w:rsid w:val="00A5402F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50BF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4B88"/>
    <w:rsid w:val="00BB755A"/>
    <w:rsid w:val="00BB75FE"/>
    <w:rsid w:val="00BC106D"/>
    <w:rsid w:val="00BC1BFA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2C63"/>
    <w:rsid w:val="00C03312"/>
    <w:rsid w:val="00C06367"/>
    <w:rsid w:val="00C06AC6"/>
    <w:rsid w:val="00C12C41"/>
    <w:rsid w:val="00C133E3"/>
    <w:rsid w:val="00C142FD"/>
    <w:rsid w:val="00C14F2B"/>
    <w:rsid w:val="00C2213C"/>
    <w:rsid w:val="00C26492"/>
    <w:rsid w:val="00C26881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4F6F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0F38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15D0E"/>
    <w:rsid w:val="00F207E1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hyperlink" Target="https://www.gesetze-im-internet.de/gwb/__128.htm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hyperlink" Target="https://www.gesetze-im-internet.de/gwb/__125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s://www.gesetze-im-internet.de/gwb/__124.html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3.html" TargetMode="Externa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9977FD-C56A-44D2-BF9F-80F2986F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8</Pages>
  <Words>1414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Berndt, Martin</cp:lastModifiedBy>
  <cp:revision>243</cp:revision>
  <cp:lastPrinted>2011-09-03T20:20:00Z</cp:lastPrinted>
  <dcterms:created xsi:type="dcterms:W3CDTF">2024-07-23T17:51:00Z</dcterms:created>
  <dcterms:modified xsi:type="dcterms:W3CDTF">2026-04-29T15:06:00Z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</Properties>
</file>